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49D" w:rsidRDefault="00A2749D" w:rsidP="00A2749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Thomas WYKYS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A2749D" w:rsidRDefault="00A2749D" w:rsidP="00A2749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of Great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Wichingham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Norfolk. Husbandman.</w:t>
      </w:r>
    </w:p>
    <w:p w:rsidR="00A2749D" w:rsidRDefault="00A2749D" w:rsidP="00A2749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2749D" w:rsidRDefault="00A2749D" w:rsidP="00A2749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2749D" w:rsidRDefault="00A2749D" w:rsidP="00A2749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Nicholas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Ossulbury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Warden of New College, Oxford University(q.v.),</w:t>
      </w:r>
    </w:p>
    <w:p w:rsidR="00A2749D" w:rsidRDefault="00A2749D" w:rsidP="00A2749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brought a plaint of debt against him and John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Amerynghale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Wroxham(q.v.).</w:t>
      </w:r>
    </w:p>
    <w:p w:rsidR="00A2749D" w:rsidRDefault="00A2749D" w:rsidP="00A2749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A2749D" w:rsidRDefault="00A2749D" w:rsidP="00A2749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2749D" w:rsidRDefault="00A2749D" w:rsidP="00A2749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2749D" w:rsidRPr="009068B2" w:rsidRDefault="00A2749D" w:rsidP="00A2749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22 April 2016</w:t>
      </w:r>
    </w:p>
    <w:p w:rsidR="006B2F86" w:rsidRPr="00E71FC3" w:rsidRDefault="00A2749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49D" w:rsidRDefault="00A2749D" w:rsidP="00E71FC3">
      <w:pPr>
        <w:spacing w:after="0" w:line="240" w:lineRule="auto"/>
      </w:pPr>
      <w:r>
        <w:separator/>
      </w:r>
    </w:p>
  </w:endnote>
  <w:endnote w:type="continuationSeparator" w:id="0">
    <w:p w:rsidR="00A2749D" w:rsidRDefault="00A274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49D" w:rsidRDefault="00A2749D" w:rsidP="00E71FC3">
      <w:pPr>
        <w:spacing w:after="0" w:line="240" w:lineRule="auto"/>
      </w:pPr>
      <w:r>
        <w:separator/>
      </w:r>
    </w:p>
  </w:footnote>
  <w:footnote w:type="continuationSeparator" w:id="0">
    <w:p w:rsidR="00A2749D" w:rsidRDefault="00A274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49D"/>
    <w:rsid w:val="00A2749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F19885-5835-4064-BEEA-C51B909D8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274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2016-05-11T20:18:00Z</dcterms:created>
  <dcterms:modified xsi:type="dcterms:W3CDTF">2016-05-11T20:19:00Z</dcterms:modified>
</cp:coreProperties>
</file>